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5C0" w:rsidRDefault="001C15C0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1C15C0" w:rsidRDefault="001C15C0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1C15C0" w:rsidRDefault="001C15C0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</w:t>
      </w:r>
    </w:p>
    <w:p w:rsidR="001C15C0" w:rsidRDefault="001C15C0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«Признание граждан </w:t>
      </w:r>
    </w:p>
    <w:p w:rsidR="001C15C0" w:rsidRDefault="001C15C0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малоимущими в целях принятия на</w:t>
      </w:r>
    </w:p>
    <w:p w:rsidR="001C15C0" w:rsidRDefault="001C15C0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 в качестве нуждающихся в </w:t>
      </w:r>
    </w:p>
    <w:p w:rsidR="001C15C0" w:rsidRDefault="001C15C0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жилых помещениях»</w:t>
      </w:r>
    </w:p>
    <w:p w:rsidR="001C15C0" w:rsidRDefault="001C15C0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1C15C0" w:rsidRDefault="001C15C0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1C15C0" w:rsidRPr="002143E8" w:rsidRDefault="001C15C0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1C15C0" w:rsidRDefault="001C15C0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C15C0" w:rsidRDefault="001C15C0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1C15C0" w:rsidRDefault="001C15C0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1C15C0" w:rsidRDefault="001C15C0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1C15C0" w:rsidRPr="008B518C" w:rsidRDefault="001C15C0" w:rsidP="002203DA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1C15C0" w:rsidRDefault="001C15C0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1C15C0" w:rsidRPr="008B518C" w:rsidRDefault="001C15C0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.заявителя)</w:t>
      </w:r>
    </w:p>
    <w:p w:rsidR="001C15C0" w:rsidRDefault="001C15C0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1C15C0" w:rsidRPr="008B518C" w:rsidRDefault="001C15C0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>(место жительства )</w:t>
      </w:r>
    </w:p>
    <w:p w:rsidR="001C15C0" w:rsidRDefault="001C15C0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1C15C0" w:rsidRPr="008B518C" w:rsidRDefault="001C15C0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1C15C0" w:rsidRPr="008B518C" w:rsidRDefault="001C15C0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1C15C0" w:rsidRDefault="001C15C0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15C0" w:rsidRDefault="001C15C0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15C0" w:rsidRDefault="001C15C0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1C15C0" w:rsidRDefault="001C15C0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исправлении опечаток и (или) ошибок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в документе</w:t>
      </w:r>
    </w:p>
    <w:p w:rsidR="001C15C0" w:rsidRDefault="001C15C0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1C15C0" w:rsidRDefault="001C15C0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1C15C0" w:rsidRDefault="001C15C0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«___»_______________  ______г. при предоставлении муниципальной услуги  мне было выдано ____________________________________________.</w:t>
      </w:r>
    </w:p>
    <w:p w:rsidR="001C15C0" w:rsidRPr="008B518C" w:rsidRDefault="001C15C0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8B518C">
        <w:rPr>
          <w:rFonts w:ascii="Times New Roman" w:hAnsi="Times New Roman"/>
          <w:sz w:val="18"/>
          <w:szCs w:val="18"/>
        </w:rPr>
        <w:t>(указать выданный документ)</w:t>
      </w:r>
    </w:p>
    <w:p w:rsidR="001C15C0" w:rsidRPr="008B518C" w:rsidRDefault="001C15C0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</w:p>
    <w:p w:rsidR="001C15C0" w:rsidRDefault="001C15C0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указанном документе  на странице ____ в  абзаце____ допущена описка:____________________________________________________________</w:t>
      </w:r>
    </w:p>
    <w:p w:rsidR="001C15C0" w:rsidRDefault="001C15C0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B518C">
        <w:rPr>
          <w:rFonts w:ascii="Times New Roman" w:hAnsi="Times New Roman"/>
          <w:sz w:val="18"/>
          <w:szCs w:val="18"/>
        </w:rPr>
        <w:t xml:space="preserve">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_________________________________________________________________ .</w:t>
      </w:r>
    </w:p>
    <w:p w:rsidR="001C15C0" w:rsidRDefault="001C15C0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Правильным вариантом является: «_________________________________________________________________________________________________________________________________»</w:t>
      </w:r>
    </w:p>
    <w:p w:rsidR="001C15C0" w:rsidRDefault="001C15C0" w:rsidP="008B51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изложенного,  в соответствии  с действующим административным регламентом прошу исправить  в выданном документе  допущенную ошибку  на правильный вариант </w:t>
      </w:r>
    </w:p>
    <w:p w:rsidR="001C15C0" w:rsidRPr="008B518C" w:rsidRDefault="001C15C0" w:rsidP="008B518C">
      <w:pPr>
        <w:rPr>
          <w:rFonts w:ascii="Times New Roman" w:hAnsi="Times New Roman"/>
          <w:sz w:val="28"/>
          <w:szCs w:val="28"/>
        </w:rPr>
      </w:pPr>
    </w:p>
    <w:p w:rsidR="001C15C0" w:rsidRDefault="001C15C0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________________2020</w:t>
      </w:r>
      <w:r>
        <w:rPr>
          <w:rFonts w:ascii="Times New Roman" w:hAnsi="Times New Roman"/>
          <w:sz w:val="28"/>
          <w:szCs w:val="28"/>
        </w:rPr>
        <w:tab/>
      </w:r>
    </w:p>
    <w:p w:rsidR="001C15C0" w:rsidRDefault="001C15C0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15C0" w:rsidRDefault="001C15C0" w:rsidP="00FE17E6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1C15C0" w:rsidRPr="008B518C" w:rsidRDefault="001C15C0" w:rsidP="008B518C">
      <w:pPr>
        <w:tabs>
          <w:tab w:val="left" w:pos="694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8B518C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(Ф.И.О.)</w:t>
      </w:r>
    </w:p>
    <w:sectPr w:rsidR="001C15C0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3E8"/>
    <w:rsid w:val="001C15C0"/>
    <w:rsid w:val="002143E8"/>
    <w:rsid w:val="002203DA"/>
    <w:rsid w:val="00654786"/>
    <w:rsid w:val="0073067B"/>
    <w:rsid w:val="008B518C"/>
    <w:rsid w:val="009C0385"/>
    <w:rsid w:val="009C710E"/>
    <w:rsid w:val="00BB53AF"/>
    <w:rsid w:val="00E17D30"/>
    <w:rsid w:val="00E75FD5"/>
    <w:rsid w:val="00F15BDA"/>
    <w:rsid w:val="00FE1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38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256</Words>
  <Characters>1463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zaika</dc:creator>
  <cp:keywords/>
  <dc:description/>
  <cp:lastModifiedBy>popova</cp:lastModifiedBy>
  <cp:revision>2</cp:revision>
  <dcterms:created xsi:type="dcterms:W3CDTF">2020-10-21T07:35:00Z</dcterms:created>
  <dcterms:modified xsi:type="dcterms:W3CDTF">2020-10-21T07:35:00Z</dcterms:modified>
</cp:coreProperties>
</file>